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70CBD">
        <w:rPr>
          <w:b/>
          <w:i/>
          <w:noProof/>
          <w:sz w:val="28"/>
        </w:rPr>
        <w:t>2129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670C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CBD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CD5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5DE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D5D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CD5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CD5DEA">
              <w:rPr>
                <w:noProof/>
              </w:rPr>
              <w:t>13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271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CD5DEA">
              <w:rPr>
                <w:noProof/>
                <w:lang w:eastAsia="zh-CN"/>
              </w:rPr>
              <w:t>13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71527A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F19" w:rsidRDefault="00EC2F19">
      <w:r>
        <w:separator/>
      </w:r>
    </w:p>
  </w:endnote>
  <w:endnote w:type="continuationSeparator" w:id="0">
    <w:p w:rsidR="00EC2F19" w:rsidRDefault="00EC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F19" w:rsidRDefault="00EC2F19">
      <w:r>
        <w:separator/>
      </w:r>
    </w:p>
  </w:footnote>
  <w:footnote w:type="continuationSeparator" w:id="0">
    <w:p w:rsidR="00EC2F19" w:rsidRDefault="00EC2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5F56FE"/>
    <w:rsid w:val="00621188"/>
    <w:rsid w:val="006244DA"/>
    <w:rsid w:val="006257ED"/>
    <w:rsid w:val="00633C96"/>
    <w:rsid w:val="0065437E"/>
    <w:rsid w:val="00670CBD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1527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D5DEA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2F19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71A34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3FD32-50D2-42FC-A9AC-36ACC04A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236</cp:revision>
  <cp:lastPrinted>1899-12-31T23:00:00Z</cp:lastPrinted>
  <dcterms:created xsi:type="dcterms:W3CDTF">2020-02-11T08:36:00Z</dcterms:created>
  <dcterms:modified xsi:type="dcterms:W3CDTF">2020-04-10T07:02:00Z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